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051C318D" w14:textId="60158DDE" w:rsidR="009C7EB5" w:rsidRPr="000C441A" w:rsidRDefault="40564574" w:rsidP="000C441A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9A09C5" w:rsidRPr="00321339" w14:paraId="5C2E029B" w14:textId="77777777" w:rsidTr="59740065">
        <w:trPr>
          <w:trHeight w:val="300"/>
        </w:trPr>
        <w:tc>
          <w:tcPr>
            <w:tcW w:w="4957" w:type="dxa"/>
            <w:shd w:val="clear" w:color="auto" w:fill="B4C6E7"/>
          </w:tcPr>
          <w:p w14:paraId="4A62456D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370E4708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39C7CEFB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415C3B31" w14:textId="77777777" w:rsidR="009A09C5" w:rsidRPr="0082395E" w:rsidRDefault="3AE78CF9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0A578FA2" w14:textId="77777777" w:rsidR="009A09C5" w:rsidRPr="0082395E" w:rsidRDefault="009A09C5" w:rsidP="267C1C5C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9A09C5" w:rsidRPr="00321339" w14:paraId="6B41A8F0" w14:textId="77777777" w:rsidTr="59740065">
        <w:trPr>
          <w:trHeight w:val="1042"/>
        </w:trPr>
        <w:tc>
          <w:tcPr>
            <w:tcW w:w="4957" w:type="dxa"/>
          </w:tcPr>
          <w:p w14:paraId="6C26DC75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29E460C7" w14:textId="321F3216" w:rsidR="009A09C5" w:rsidRPr="0082395E" w:rsidRDefault="3AE78CF9" w:rsidP="0029444D">
            <w:pPr>
              <w:autoSpaceDE/>
              <w:autoSpaceDN/>
              <w:spacing w:after="160" w:line="259" w:lineRule="auto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="4E92F6A4"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029444D" w:rsidRPr="00375789">
              <w:rPr>
                <w:rFonts w:asciiTheme="minorHAnsi" w:eastAsiaTheme="minorEastAsia" w:hAnsiTheme="minorHAnsi" w:cstheme="minorBidi"/>
                <w:sz w:val="22"/>
                <w:szCs w:val="22"/>
              </w:rPr>
              <w:t>projektowanie graficzne (Graphic design)</w:t>
            </w:r>
          </w:p>
        </w:tc>
        <w:tc>
          <w:tcPr>
            <w:tcW w:w="3969" w:type="dxa"/>
          </w:tcPr>
          <w:p w14:paraId="396177E7" w14:textId="77777777" w:rsidR="009A09C5" w:rsidRPr="0082395E" w:rsidRDefault="009A09C5" w:rsidP="267C1C5C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3790C6B9" w14:textId="02B3BAFD" w:rsidR="009A09C5" w:rsidRDefault="7174689F" w:rsidP="3BB957BB">
      <w:pPr>
        <w:pStyle w:val="Tekstpodstawowy2"/>
        <w:autoSpaceDE/>
        <w:autoSpaceDN/>
        <w:spacing w:after="120" w:line="240" w:lineRule="auto"/>
        <w:ind w:right="38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13EC2370" w14:textId="063BDBC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lastRenderedPageBreak/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C975D9" w14:textId="77777777" w:rsidR="00E95471" w:rsidRDefault="00E95471">
      <w:r>
        <w:separator/>
      </w:r>
    </w:p>
  </w:endnote>
  <w:endnote w:type="continuationSeparator" w:id="0">
    <w:p w14:paraId="3FA34609" w14:textId="77777777" w:rsidR="00E95471" w:rsidRDefault="00E95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9F6CB" w14:textId="77777777" w:rsidR="00E95471" w:rsidRDefault="00E95471">
      <w:r>
        <w:separator/>
      </w:r>
    </w:p>
  </w:footnote>
  <w:footnote w:type="continuationSeparator" w:id="0">
    <w:p w14:paraId="62EF5DDC" w14:textId="77777777" w:rsidR="00E95471" w:rsidRDefault="00E95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C441A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5471"/>
    <w:rsid w:val="00E96E6D"/>
    <w:rsid w:val="00EA1508"/>
    <w:rsid w:val="00EA23F7"/>
    <w:rsid w:val="00EA4D77"/>
    <w:rsid w:val="00EA6CAC"/>
    <w:rsid w:val="00EB1561"/>
    <w:rsid w:val="00EB16BD"/>
    <w:rsid w:val="00EB57EB"/>
    <w:rsid w:val="00EC616D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3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50</TotalTime>
  <Pages>3</Pages>
  <Words>666</Words>
  <Characters>3998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